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B22967" w14:textId="77777777" w:rsidR="00297392" w:rsidRPr="00FC1F22" w:rsidRDefault="00297392" w:rsidP="00297392">
      <w:pPr>
        <w:spacing w:after="0" w:line="240" w:lineRule="auto"/>
        <w:jc w:val="both"/>
        <w:rPr>
          <w:rFonts w:ascii="Cambria" w:eastAsia="Calibri" w:hAnsi="Cambria" w:cs="Arial"/>
          <w:bCs/>
          <w:iCs/>
          <w:sz w:val="24"/>
          <w:szCs w:val="24"/>
          <w:lang w:bidi="pl-PL"/>
        </w:rPr>
      </w:pPr>
      <w:bookmarkStart w:id="0" w:name="_Hlk214290395"/>
      <w:r w:rsidRPr="004E33CB">
        <w:rPr>
          <w:rFonts w:ascii="Cambria" w:eastAsia="Calibri" w:hAnsi="Cambria" w:cs="Arial"/>
          <w:bCs/>
          <w:iCs/>
          <w:lang w:bidi="pl-PL"/>
        </w:rPr>
        <w:t>Przedszkole Samorządowe nr 31 w Białymstoku</w:t>
      </w:r>
      <w:r>
        <w:rPr>
          <w:rFonts w:ascii="Cambria" w:eastAsia="Calibri" w:hAnsi="Cambria" w:cs="Arial"/>
          <w:bCs/>
          <w:iCs/>
          <w:sz w:val="24"/>
          <w:szCs w:val="24"/>
          <w:lang w:bidi="pl-PL"/>
        </w:rPr>
        <w:t xml:space="preserve">                                  </w:t>
      </w:r>
      <w:r w:rsidRPr="009C15EE">
        <w:rPr>
          <w:rFonts w:ascii="Cambria" w:eastAsia="Calibri" w:hAnsi="Cambria" w:cs="Arial"/>
          <w:bCs/>
          <w:iCs/>
          <w:lang w:bidi="pl-PL"/>
        </w:rPr>
        <w:t>…………………… 2025 r.</w:t>
      </w:r>
    </w:p>
    <w:p w14:paraId="77EB1467" w14:textId="2C51E35D" w:rsidR="00297392" w:rsidRPr="00FC1F22" w:rsidRDefault="00297392" w:rsidP="00297392">
      <w:pPr>
        <w:spacing w:after="0" w:line="240" w:lineRule="auto"/>
        <w:jc w:val="both"/>
        <w:rPr>
          <w:rFonts w:ascii="Cambria" w:eastAsia="Calibri" w:hAnsi="Cambria" w:cs="Arial"/>
          <w:bCs/>
          <w:iCs/>
          <w:lang w:bidi="pl-PL"/>
        </w:rPr>
      </w:pPr>
      <w:r w:rsidRPr="00BC0213">
        <w:rPr>
          <w:rFonts w:ascii="Cambria" w:eastAsia="Calibri" w:hAnsi="Cambria" w:cs="Arial"/>
          <w:bCs/>
          <w:iCs/>
          <w:lang w:bidi="pl-PL"/>
        </w:rPr>
        <w:t>adres: ul. Świętokrzyska 4; 15-843 Białystok</w:t>
      </w:r>
      <w:r>
        <w:rPr>
          <w:rFonts w:ascii="Cambria" w:eastAsia="Calibri" w:hAnsi="Cambria" w:cs="Arial"/>
          <w:bCs/>
          <w:iCs/>
          <w:lang w:bidi="pl-PL"/>
        </w:rPr>
        <w:t xml:space="preserve"> </w:t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  <w:t xml:space="preserve"> </w:t>
      </w:r>
      <w:r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załącznik nr 2</w:t>
      </w:r>
      <w:r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C</w:t>
      </w:r>
      <w:r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 xml:space="preserve"> do SWZ</w:t>
      </w:r>
    </w:p>
    <w:p w14:paraId="107AB845" w14:textId="77777777" w:rsidR="00297392" w:rsidRPr="004E33CB" w:rsidRDefault="00297392" w:rsidP="00297392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4E33CB">
        <w:rPr>
          <w:rFonts w:ascii="Cambria" w:eastAsia="Calibri" w:hAnsi="Cambria" w:cs="Arial"/>
          <w:bCs/>
          <w:iCs/>
          <w:lang w:bidi="pl-PL"/>
        </w:rPr>
        <w:t>NIP: 5423189711</w:t>
      </w:r>
    </w:p>
    <w:p w14:paraId="4EFBE47D" w14:textId="77777777" w:rsidR="00297392" w:rsidRPr="004E33CB" w:rsidRDefault="00297392" w:rsidP="00297392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4E33CB">
        <w:rPr>
          <w:rFonts w:ascii="Cambria" w:eastAsia="Calibri" w:hAnsi="Cambria" w:cs="Arial"/>
          <w:bCs/>
          <w:iCs/>
          <w:lang w:bidi="pl-PL"/>
        </w:rPr>
        <w:t>REGON: 200405653</w:t>
      </w:r>
    </w:p>
    <w:p w14:paraId="30797CCF" w14:textId="77777777" w:rsidR="00297392" w:rsidRPr="004E33CB" w:rsidRDefault="00297392" w:rsidP="00297392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4E33CB">
        <w:rPr>
          <w:rFonts w:ascii="Cambria" w:eastAsia="Calibri" w:hAnsi="Cambria" w:cs="Arial"/>
          <w:bCs/>
          <w:iCs/>
          <w:lang w:bidi="pl-PL"/>
        </w:rPr>
        <w:t>tel.: 85 651 09 81</w:t>
      </w:r>
    </w:p>
    <w:p w14:paraId="3FB5CC2B" w14:textId="77777777" w:rsidR="00297392" w:rsidRPr="00D215B7" w:rsidRDefault="00297392" w:rsidP="00297392">
      <w:pPr>
        <w:widowControl w:val="0"/>
        <w:shd w:val="clear" w:color="auto" w:fill="FFFFFF"/>
        <w:spacing w:after="0" w:line="276" w:lineRule="auto"/>
        <w:rPr>
          <w:rFonts w:ascii="Cambria" w:eastAsia="Arial Unicode MS" w:hAnsi="Cambria" w:cs="Arial"/>
          <w:lang w:eastAsia="pl-PL" w:bidi="pl-PL"/>
        </w:rPr>
      </w:pPr>
      <w:r w:rsidRPr="00D215B7">
        <w:rPr>
          <w:rFonts w:ascii="Cambria" w:eastAsia="Arial Unicode MS" w:hAnsi="Cambria" w:cs="Arial"/>
          <w:lang w:eastAsia="pl-PL" w:bidi="pl-PL"/>
        </w:rPr>
        <w:t xml:space="preserve">e-mail: </w:t>
      </w:r>
      <w:hyperlink r:id="rId8" w:history="1">
        <w:r w:rsidRPr="00D215B7">
          <w:rPr>
            <w:rFonts w:ascii="Cambria" w:eastAsia="Arial Unicode MS" w:hAnsi="Cambria" w:cs="Arial"/>
            <w:color w:val="0000FF"/>
            <w:u w:val="single"/>
            <w:lang w:eastAsia="pl-PL" w:bidi="pl-PL"/>
          </w:rPr>
          <w:t>ps31@um.bialystok.pl</w:t>
        </w:r>
      </w:hyperlink>
      <w:r w:rsidRPr="00D215B7">
        <w:rPr>
          <w:rFonts w:ascii="Cambria" w:eastAsia="Arial Unicode MS" w:hAnsi="Cambria" w:cs="Arial"/>
          <w:lang w:eastAsia="pl-PL" w:bidi="pl-PL"/>
        </w:rPr>
        <w:t xml:space="preserve">   </w:t>
      </w:r>
    </w:p>
    <w:p w14:paraId="76BD642B" w14:textId="3C666596" w:rsidR="00DB3EF8" w:rsidRPr="00DB3EF8" w:rsidRDefault="00297392" w:rsidP="00297392">
      <w:pPr>
        <w:suppressAutoHyphens/>
        <w:spacing w:after="0" w:line="240" w:lineRule="auto"/>
        <w:rPr>
          <w:rFonts w:ascii="Cambria" w:eastAsia="Calibri" w:hAnsi="Cambria" w:cs="Arial"/>
          <w:i/>
          <w:iCs/>
          <w:sz w:val="20"/>
          <w:szCs w:val="20"/>
          <w:u w:val="single"/>
          <w:lang w:bidi="pl-PL"/>
        </w:rPr>
      </w:pPr>
      <w:hyperlink r:id="rId9" w:history="1">
        <w:r w:rsidRPr="00D215B7">
          <w:rPr>
            <w:rFonts w:ascii="Cambria" w:eastAsia="Arial Unicode MS" w:hAnsi="Cambria" w:cs="Arial Unicode MS"/>
            <w:color w:val="0000FF"/>
            <w:u w:val="single"/>
            <w:lang w:eastAsia="pl-PL" w:bidi="pl-PL"/>
          </w:rPr>
          <w:t>https://www.ps31.bialystok.pl/</w:t>
        </w:r>
      </w:hyperlink>
    </w:p>
    <w:bookmarkEnd w:id="0"/>
    <w:p w14:paraId="5AB8CFDD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0F7755C9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3F126C5E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 xml:space="preserve">    .............................................</w:t>
      </w:r>
      <w:r w:rsidRPr="005804DD">
        <w:rPr>
          <w:rFonts w:ascii="Cambria" w:eastAsia="Arial Narrow" w:hAnsi="Cambria" w:cs="Arial"/>
          <w:sz w:val="24"/>
          <w:szCs w:val="24"/>
        </w:rPr>
        <w:tab/>
        <w:t xml:space="preserve">                                                                ................................</w:t>
      </w:r>
    </w:p>
    <w:p w14:paraId="40D41E20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i/>
          <w:sz w:val="18"/>
          <w:szCs w:val="18"/>
        </w:rPr>
      </w:pPr>
      <w:r w:rsidRPr="005804DD">
        <w:rPr>
          <w:rFonts w:ascii="Cambria" w:eastAsia="Arial Narrow" w:hAnsi="Cambria" w:cs="Arial"/>
          <w:i/>
          <w:sz w:val="18"/>
          <w:szCs w:val="18"/>
        </w:rPr>
        <w:t xml:space="preserve">      (Nazwa</w:t>
      </w:r>
      <w:r w:rsidRPr="005804DD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5804DD">
        <w:rPr>
          <w:rFonts w:ascii="Cambria" w:eastAsia="Arial Narrow" w:hAnsi="Cambria" w:cs="Arial"/>
          <w:i/>
          <w:sz w:val="18"/>
          <w:szCs w:val="18"/>
        </w:rPr>
        <w:t>i</w:t>
      </w:r>
      <w:r w:rsidRPr="005804DD">
        <w:rPr>
          <w:rFonts w:ascii="Cambria" w:eastAsia="Arial Narrow" w:hAnsi="Cambria" w:cs="Arial"/>
          <w:i/>
          <w:spacing w:val="-2"/>
          <w:sz w:val="18"/>
          <w:szCs w:val="18"/>
        </w:rPr>
        <w:t xml:space="preserve"> </w:t>
      </w:r>
      <w:r w:rsidRPr="005804DD">
        <w:rPr>
          <w:rFonts w:ascii="Cambria" w:eastAsia="Arial Narrow" w:hAnsi="Cambria" w:cs="Arial"/>
          <w:i/>
          <w:sz w:val="18"/>
          <w:szCs w:val="18"/>
        </w:rPr>
        <w:t>adres</w:t>
      </w:r>
      <w:r w:rsidRPr="005804DD">
        <w:rPr>
          <w:rFonts w:ascii="Cambria" w:eastAsia="Arial Narrow" w:hAnsi="Cambria" w:cs="Arial"/>
          <w:i/>
          <w:spacing w:val="-2"/>
          <w:sz w:val="18"/>
          <w:szCs w:val="18"/>
        </w:rPr>
        <w:t xml:space="preserve"> </w:t>
      </w:r>
      <w:r w:rsidRPr="005804DD">
        <w:rPr>
          <w:rFonts w:ascii="Cambria" w:eastAsia="Arial Narrow" w:hAnsi="Cambria" w:cs="Arial"/>
          <w:i/>
          <w:sz w:val="18"/>
          <w:szCs w:val="18"/>
        </w:rPr>
        <w:t>wykonawcy)</w:t>
      </w:r>
      <w:r w:rsidRPr="005804DD">
        <w:rPr>
          <w:rFonts w:ascii="Cambria" w:eastAsia="Arial Narrow" w:hAnsi="Cambria" w:cs="Arial"/>
          <w:i/>
          <w:sz w:val="18"/>
          <w:szCs w:val="18"/>
        </w:rPr>
        <w:tab/>
        <w:t xml:space="preserve">                                                  </w:t>
      </w:r>
      <w:r w:rsidRPr="005804DD">
        <w:rPr>
          <w:rFonts w:ascii="Cambria" w:eastAsia="Arial Narrow" w:hAnsi="Cambria" w:cs="Arial"/>
          <w:i/>
          <w:sz w:val="18"/>
          <w:szCs w:val="18"/>
        </w:rPr>
        <w:tab/>
        <w:t xml:space="preserve">                                 (miejscowość,</w:t>
      </w:r>
      <w:r w:rsidRPr="005804DD">
        <w:rPr>
          <w:rFonts w:ascii="Cambria" w:eastAsia="Arial Narrow" w:hAnsi="Cambria" w:cs="Arial"/>
          <w:i/>
          <w:spacing w:val="-10"/>
          <w:sz w:val="18"/>
          <w:szCs w:val="18"/>
        </w:rPr>
        <w:t xml:space="preserve"> </w:t>
      </w:r>
      <w:r w:rsidRPr="005804DD">
        <w:rPr>
          <w:rFonts w:ascii="Cambria" w:eastAsia="Arial Narrow" w:hAnsi="Cambria" w:cs="Arial"/>
          <w:i/>
          <w:sz w:val="18"/>
          <w:szCs w:val="18"/>
        </w:rPr>
        <w:t>data)</w:t>
      </w:r>
    </w:p>
    <w:p w14:paraId="24949282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72C559BE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1810CA08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center"/>
        <w:outlineLvl w:val="4"/>
        <w:rPr>
          <w:rFonts w:ascii="Cambria" w:eastAsia="Arial Narrow" w:hAnsi="Cambria" w:cs="Arial"/>
          <w:b/>
          <w:bCs/>
          <w:sz w:val="24"/>
          <w:szCs w:val="24"/>
        </w:rPr>
      </w:pPr>
      <w:r w:rsidRPr="005804DD">
        <w:rPr>
          <w:rFonts w:ascii="Cambria" w:eastAsia="Arial Narrow" w:hAnsi="Cambria" w:cs="Arial"/>
          <w:b/>
          <w:bCs/>
          <w:sz w:val="24"/>
          <w:szCs w:val="24"/>
        </w:rPr>
        <w:t>Oświadczenie</w:t>
      </w:r>
      <w:r w:rsidRPr="005804DD">
        <w:rPr>
          <w:rFonts w:ascii="Cambria" w:eastAsia="Arial Narrow" w:hAnsi="Cambria" w:cs="Arial"/>
          <w:b/>
          <w:bCs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o</w:t>
      </w:r>
      <w:r w:rsidRPr="005804DD">
        <w:rPr>
          <w:rFonts w:ascii="Cambria" w:eastAsia="Arial Narrow" w:hAnsi="Cambria" w:cs="Arial"/>
          <w:b/>
          <w:bCs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przynależności</w:t>
      </w:r>
      <w:r w:rsidRPr="005804DD">
        <w:rPr>
          <w:rFonts w:ascii="Cambria" w:eastAsia="Arial Narrow" w:hAnsi="Cambria" w:cs="Arial"/>
          <w:b/>
          <w:bCs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do</w:t>
      </w:r>
      <w:r w:rsidRPr="005804DD">
        <w:rPr>
          <w:rFonts w:ascii="Cambria" w:eastAsia="Arial Narrow" w:hAnsi="Cambria" w:cs="Arial"/>
          <w:b/>
          <w:bCs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grupy</w:t>
      </w:r>
      <w:r w:rsidRPr="005804DD">
        <w:rPr>
          <w:rFonts w:ascii="Cambria" w:eastAsia="Arial Narrow" w:hAnsi="Cambria" w:cs="Arial"/>
          <w:b/>
          <w:bCs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kapitałowej</w:t>
      </w:r>
    </w:p>
    <w:p w14:paraId="5723600F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03290069" w14:textId="323A3A3F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 w:firstLine="709"/>
        <w:jc w:val="both"/>
        <w:rPr>
          <w:rFonts w:ascii="Cambria" w:eastAsia="Arial Narrow" w:hAnsi="Cambria" w:cs="Arial"/>
          <w:b/>
          <w:i/>
          <w:sz w:val="24"/>
          <w:szCs w:val="24"/>
          <w:u w:val="single"/>
        </w:rPr>
      </w:pPr>
      <w:r w:rsidRPr="005804DD">
        <w:rPr>
          <w:rFonts w:ascii="Cambria" w:eastAsia="Arial Narrow" w:hAnsi="Cambria" w:cs="Arial"/>
          <w:sz w:val="24"/>
          <w:szCs w:val="24"/>
        </w:rPr>
        <w:t>Przystępując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do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udziału</w:t>
      </w:r>
      <w:r w:rsidRPr="005804DD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postępowaniu</w:t>
      </w:r>
      <w:r w:rsidRPr="005804DD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udzielenie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zamówienia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publicznego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</w:t>
      </w:r>
      <w:r w:rsidR="00453D64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trybie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podstawowym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pn.: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i/>
          <w:iCs/>
          <w:spacing w:val="-6"/>
          <w:sz w:val="24"/>
          <w:szCs w:val="24"/>
        </w:rPr>
        <w:t>„</w:t>
      </w:r>
      <w:r w:rsidRPr="005804DD">
        <w:rPr>
          <w:rFonts w:ascii="Cambria" w:eastAsia="Arial Narrow" w:hAnsi="Cambria" w:cs="Arial"/>
          <w:b/>
          <w:i/>
          <w:sz w:val="24"/>
          <w:szCs w:val="24"/>
          <w:u w:val="single"/>
        </w:rPr>
        <w:t>„</w:t>
      </w:r>
      <w:r w:rsidR="00297392" w:rsidRPr="00297392">
        <w:rPr>
          <w:rFonts w:ascii="Cambria" w:eastAsia="Arial Narrow" w:hAnsi="Cambria" w:cs="Arial"/>
          <w:b/>
          <w:i/>
          <w:sz w:val="24"/>
          <w:szCs w:val="24"/>
          <w:u w:val="single"/>
        </w:rPr>
        <w:t>Sukcesywna dostawa artykułów spożywczych do Przedszkola Samorządowego Nr 31 w Białymstoku</w:t>
      </w:r>
      <w:r w:rsidRPr="005804DD">
        <w:rPr>
          <w:rFonts w:ascii="Cambria" w:eastAsia="Arial Narrow" w:hAnsi="Cambria" w:cs="Arial"/>
          <w:b/>
          <w:sz w:val="24"/>
          <w:szCs w:val="24"/>
        </w:rPr>
        <w:t>”</w:t>
      </w:r>
      <w:r w:rsidRPr="005804DD">
        <w:rPr>
          <w:rFonts w:ascii="Cambria" w:eastAsia="Arial Narrow" w:hAnsi="Cambria" w:cs="Arial"/>
          <w:sz w:val="24"/>
          <w:szCs w:val="24"/>
        </w:rPr>
        <w:t>,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oświadczam, że:</w:t>
      </w:r>
    </w:p>
    <w:p w14:paraId="57017145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6D633597" w14:textId="77777777" w:rsidR="005804DD" w:rsidRPr="005804DD" w:rsidRDefault="005804DD" w:rsidP="005804DD">
      <w:pPr>
        <w:widowControl w:val="0"/>
        <w:numPr>
          <w:ilvl w:val="1"/>
          <w:numId w:val="10"/>
        </w:numPr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b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Nie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należę</w:t>
      </w:r>
      <w:r w:rsidRPr="005804DD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do</w:t>
      </w:r>
      <w:r w:rsidRPr="005804DD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żadnej</w:t>
      </w:r>
      <w:r w:rsidRPr="005804DD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grupy</w:t>
      </w:r>
      <w:r w:rsidRPr="005804DD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 xml:space="preserve">kapitałowej </w:t>
      </w:r>
      <w:r w:rsidRPr="005804DD">
        <w:rPr>
          <w:rFonts w:ascii="Cambria" w:eastAsia="Arial Narrow" w:hAnsi="Cambria" w:cs="Arial"/>
          <w:b/>
          <w:sz w:val="24"/>
          <w:szCs w:val="24"/>
        </w:rPr>
        <w:t>*)</w:t>
      </w:r>
    </w:p>
    <w:p w14:paraId="120BC450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6876FE9C" w14:textId="77777777" w:rsidR="005804DD" w:rsidRPr="005804DD" w:rsidRDefault="005804DD" w:rsidP="005804DD">
      <w:pPr>
        <w:widowControl w:val="0"/>
        <w:numPr>
          <w:ilvl w:val="1"/>
          <w:numId w:val="10"/>
        </w:numPr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b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Nie należę do tej samej grupy kapitałowej w rozumieniu ustawy z dnia 16 lutego 2007 r. o ochronie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konkurencji</w:t>
      </w:r>
      <w:r w:rsidRPr="005804DD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i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konsumentów</w:t>
      </w:r>
      <w:r w:rsidRPr="005804DD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(Dz.U.</w:t>
      </w:r>
      <w:r w:rsidRPr="005804DD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2024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r.,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poz.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 xml:space="preserve">1616 z </w:t>
      </w:r>
      <w:proofErr w:type="spellStart"/>
      <w:r w:rsidRPr="005804DD">
        <w:rPr>
          <w:rFonts w:ascii="Cambria" w:eastAsia="Arial Narrow" w:hAnsi="Cambria" w:cs="Arial"/>
          <w:sz w:val="24"/>
          <w:szCs w:val="24"/>
        </w:rPr>
        <w:t>późn</w:t>
      </w:r>
      <w:proofErr w:type="spellEnd"/>
      <w:r w:rsidRPr="005804DD">
        <w:rPr>
          <w:rFonts w:ascii="Cambria" w:eastAsia="Arial Narrow" w:hAnsi="Cambria" w:cs="Arial"/>
          <w:sz w:val="24"/>
          <w:szCs w:val="24"/>
        </w:rPr>
        <w:t>. zm.),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 innym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Wykonawcą,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który</w:t>
      </w:r>
      <w:r w:rsidRPr="005804DD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złożył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odrębną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ofertę /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ofertę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częściową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sz w:val="24"/>
          <w:szCs w:val="24"/>
        </w:rPr>
        <w:t>*)</w:t>
      </w:r>
    </w:p>
    <w:p w14:paraId="3812A6CD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3E95D12D" w14:textId="57AC4E94" w:rsidR="005804DD" w:rsidRPr="005804DD" w:rsidRDefault="005804DD" w:rsidP="005804DD">
      <w:pPr>
        <w:widowControl w:val="0"/>
        <w:numPr>
          <w:ilvl w:val="1"/>
          <w:numId w:val="10"/>
        </w:numPr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Należę</w:t>
      </w:r>
      <w:r w:rsidRPr="005804DD">
        <w:rPr>
          <w:rFonts w:ascii="Cambria" w:eastAsia="Arial Narrow" w:hAnsi="Cambria" w:cs="Arial"/>
          <w:spacing w:val="4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do</w:t>
      </w:r>
      <w:r w:rsidRPr="005804DD">
        <w:rPr>
          <w:rFonts w:ascii="Cambria" w:eastAsia="Arial Narrow" w:hAnsi="Cambria" w:cs="Arial"/>
          <w:spacing w:val="4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tej</w:t>
      </w:r>
      <w:r w:rsidRPr="005804DD">
        <w:rPr>
          <w:rFonts w:ascii="Cambria" w:eastAsia="Arial Narrow" w:hAnsi="Cambria" w:cs="Arial"/>
          <w:spacing w:val="4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samej</w:t>
      </w:r>
      <w:r w:rsidRPr="005804DD">
        <w:rPr>
          <w:rFonts w:ascii="Cambria" w:eastAsia="Arial Narrow" w:hAnsi="Cambria" w:cs="Arial"/>
          <w:spacing w:val="4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grupy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kapitałowej,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</w:t>
      </w:r>
      <w:r w:rsidRPr="005804DD">
        <w:rPr>
          <w:rFonts w:ascii="Cambria" w:eastAsia="Arial Narrow" w:hAnsi="Cambria" w:cs="Arial"/>
          <w:spacing w:val="4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rozumieniu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ustawy</w:t>
      </w:r>
      <w:r w:rsidRPr="005804DD">
        <w:rPr>
          <w:rFonts w:ascii="Cambria" w:eastAsia="Arial Narrow" w:hAnsi="Cambria" w:cs="Arial"/>
          <w:spacing w:val="4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dnia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16</w:t>
      </w:r>
      <w:r>
        <w:rPr>
          <w:rFonts w:ascii="Cambria" w:eastAsia="Arial Narrow" w:hAnsi="Cambria" w:cs="Arial"/>
          <w:sz w:val="24"/>
          <w:szCs w:val="24"/>
        </w:rPr>
        <w:t> </w:t>
      </w:r>
      <w:r w:rsidRPr="005804DD">
        <w:rPr>
          <w:rFonts w:ascii="Cambria" w:eastAsia="Arial Narrow" w:hAnsi="Cambria" w:cs="Arial"/>
          <w:sz w:val="24"/>
          <w:szCs w:val="24"/>
        </w:rPr>
        <w:t>lutego</w:t>
      </w:r>
      <w:r w:rsidRPr="005804DD">
        <w:rPr>
          <w:rFonts w:ascii="Cambria" w:eastAsia="Arial Narrow" w:hAnsi="Cambria" w:cs="Arial"/>
          <w:spacing w:val="4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2007</w:t>
      </w:r>
      <w:r w:rsidRPr="005804DD">
        <w:rPr>
          <w:rFonts w:ascii="Cambria" w:eastAsia="Arial Narrow" w:hAnsi="Cambria" w:cs="Arial"/>
          <w:spacing w:val="4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r.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ochronie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konkurencji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i</w:t>
      </w:r>
      <w:r w:rsidRPr="005804DD">
        <w:rPr>
          <w:rFonts w:ascii="Cambria" w:eastAsia="Arial Narrow" w:hAnsi="Cambria" w:cs="Arial"/>
          <w:spacing w:val="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konsumentów</w:t>
      </w:r>
      <w:r w:rsidRPr="005804DD">
        <w:rPr>
          <w:rFonts w:ascii="Cambria" w:eastAsia="Arial Narrow" w:hAnsi="Cambria" w:cs="Arial"/>
          <w:spacing w:val="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(Dz.U.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</w:t>
      </w:r>
      <w:r w:rsidRPr="005804DD">
        <w:rPr>
          <w:rFonts w:ascii="Cambria" w:eastAsia="Arial Narrow" w:hAnsi="Cambria" w:cs="Arial"/>
          <w:spacing w:val="1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2024</w:t>
      </w:r>
      <w:r w:rsidRPr="005804DD">
        <w:rPr>
          <w:rFonts w:ascii="Cambria" w:eastAsia="Arial Narrow" w:hAnsi="Cambria" w:cs="Arial"/>
          <w:spacing w:val="9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r.,</w:t>
      </w:r>
      <w:r w:rsidRPr="005804DD">
        <w:rPr>
          <w:rFonts w:ascii="Cambria" w:eastAsia="Arial Narrow" w:hAnsi="Cambria" w:cs="Arial"/>
          <w:spacing w:val="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poz.</w:t>
      </w:r>
      <w:r w:rsidRPr="005804DD">
        <w:rPr>
          <w:rFonts w:ascii="Cambria" w:eastAsia="Arial Narrow" w:hAnsi="Cambria" w:cs="Arial"/>
          <w:spacing w:val="9"/>
          <w:sz w:val="24"/>
          <w:szCs w:val="24"/>
        </w:rPr>
        <w:t xml:space="preserve"> 1616 </w:t>
      </w:r>
      <w:r w:rsidRPr="005804DD">
        <w:rPr>
          <w:rFonts w:ascii="Cambria" w:eastAsia="Arial Narrow" w:hAnsi="Cambria" w:cs="Arial"/>
          <w:sz w:val="24"/>
          <w:szCs w:val="24"/>
        </w:rPr>
        <w:t xml:space="preserve">z </w:t>
      </w:r>
      <w:proofErr w:type="spellStart"/>
      <w:r w:rsidRPr="005804DD">
        <w:rPr>
          <w:rFonts w:ascii="Cambria" w:eastAsia="Arial Narrow" w:hAnsi="Cambria" w:cs="Arial"/>
          <w:sz w:val="24"/>
          <w:szCs w:val="24"/>
        </w:rPr>
        <w:t>późn</w:t>
      </w:r>
      <w:proofErr w:type="spellEnd"/>
      <w:r w:rsidRPr="005804DD">
        <w:rPr>
          <w:rFonts w:ascii="Cambria" w:eastAsia="Arial Narrow" w:hAnsi="Cambria" w:cs="Arial"/>
          <w:sz w:val="24"/>
          <w:szCs w:val="24"/>
        </w:rPr>
        <w:t>. zm.),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</w:t>
      </w:r>
      <w:r w:rsidRPr="005804DD">
        <w:rPr>
          <w:rFonts w:ascii="Cambria" w:eastAsia="Arial Narrow" w:hAnsi="Cambria" w:cs="Arial"/>
          <w:spacing w:val="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innym</w:t>
      </w:r>
      <w:r w:rsidRPr="005804DD">
        <w:rPr>
          <w:rFonts w:ascii="Cambria" w:eastAsia="Arial Narrow" w:hAnsi="Cambria" w:cs="Arial"/>
          <w:spacing w:val="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Wykonawcą,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który</w:t>
      </w:r>
      <w:r w:rsidRPr="005804DD">
        <w:rPr>
          <w:rFonts w:ascii="Cambria" w:eastAsia="Arial Narrow" w:hAnsi="Cambria" w:cs="Arial"/>
          <w:spacing w:val="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złożył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odrębną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 xml:space="preserve">ofertę / ofertę częściową w niniejszym postępowaniu o udzielenie zamówienia publicznego: </w:t>
      </w:r>
      <w:r w:rsidRPr="005804DD">
        <w:rPr>
          <w:rFonts w:ascii="Cambria" w:eastAsia="Arial Narrow" w:hAnsi="Cambria" w:cs="Arial"/>
          <w:b/>
          <w:sz w:val="24"/>
          <w:szCs w:val="24"/>
        </w:rPr>
        <w:t>*)</w:t>
      </w:r>
      <w:r w:rsidRPr="005804DD">
        <w:rPr>
          <w:rFonts w:ascii="Cambria" w:eastAsia="Arial Narrow" w:hAnsi="Cambria" w:cs="Arial"/>
          <w:b/>
          <w:spacing w:val="1"/>
          <w:sz w:val="24"/>
          <w:szCs w:val="24"/>
        </w:rPr>
        <w:t xml:space="preserve"> </w:t>
      </w:r>
    </w:p>
    <w:p w14:paraId="148688DC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1)………………………………………………………………………………………………</w:t>
      </w:r>
    </w:p>
    <w:p w14:paraId="083D2DC7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2)………………………………………………………………………………………………</w:t>
      </w:r>
    </w:p>
    <w:p w14:paraId="2E11D435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7D06AF78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Jednocześnie przekładam następujące dokumenty lub informacje potwierdzające przygotowanie oferty/oferty</w:t>
      </w:r>
      <w:r w:rsidRPr="005804DD">
        <w:rPr>
          <w:rFonts w:ascii="Cambria" w:eastAsia="Arial Narrow" w:hAnsi="Cambria" w:cs="Arial"/>
          <w:spacing w:val="-4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częściowej</w:t>
      </w:r>
      <w:r w:rsidRPr="005804DD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niezależnie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od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innego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Wykonawcy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należącego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do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tej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samej</w:t>
      </w:r>
      <w:r w:rsidRPr="005804DD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grupy</w:t>
      </w:r>
      <w:r w:rsidRPr="005804DD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kapitałowej:</w:t>
      </w:r>
    </w:p>
    <w:p w14:paraId="048693F8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1)………………………………………………………………………………………………</w:t>
      </w:r>
    </w:p>
    <w:p w14:paraId="39E750DC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2)………………………………………………………………………………………………</w:t>
      </w:r>
    </w:p>
    <w:p w14:paraId="7A15D180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16"/>
          <w:szCs w:val="16"/>
        </w:rPr>
      </w:pPr>
    </w:p>
    <w:p w14:paraId="6457C2B9" w14:textId="32130394" w:rsidR="0097584E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0"/>
          <w:szCs w:val="20"/>
        </w:rPr>
      </w:pP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*)</w:t>
      </w:r>
      <w:r w:rsidRPr="005804DD">
        <w:rPr>
          <w:rFonts w:ascii="Cambria" w:eastAsia="Arial Narrow" w:hAnsi="Cambria" w:cs="Arial"/>
          <w:b/>
          <w:color w:val="FF0000"/>
          <w:spacing w:val="-3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-</w:t>
      </w:r>
      <w:r w:rsidRPr="005804DD">
        <w:rPr>
          <w:rFonts w:ascii="Cambria" w:eastAsia="Arial Narrow" w:hAnsi="Cambria" w:cs="Arial"/>
          <w:b/>
          <w:color w:val="FF0000"/>
          <w:spacing w:val="-2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niepotrzebne</w:t>
      </w:r>
      <w:r w:rsidRPr="005804DD">
        <w:rPr>
          <w:rFonts w:ascii="Cambria" w:eastAsia="Arial Narrow" w:hAnsi="Cambria" w:cs="Arial"/>
          <w:b/>
          <w:color w:val="FF0000"/>
          <w:spacing w:val="-1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skreślić</w:t>
      </w:r>
      <w:r w:rsidRPr="005804DD">
        <w:rPr>
          <w:rFonts w:ascii="Cambria" w:eastAsia="Arial Narrow" w:hAnsi="Cambria" w:cs="Arial"/>
          <w:b/>
          <w:color w:val="FF0000"/>
          <w:spacing w:val="-3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przed</w:t>
      </w:r>
      <w:r w:rsidRPr="005804DD">
        <w:rPr>
          <w:rFonts w:ascii="Cambria" w:eastAsia="Arial Narrow" w:hAnsi="Cambria" w:cs="Arial"/>
          <w:b/>
          <w:color w:val="FF0000"/>
          <w:spacing w:val="-1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złożeniem</w:t>
      </w:r>
      <w:r w:rsidRPr="005804DD">
        <w:rPr>
          <w:rFonts w:ascii="Cambria" w:eastAsia="Arial Narrow" w:hAnsi="Cambria" w:cs="Arial"/>
          <w:b/>
          <w:color w:val="FF0000"/>
          <w:spacing w:val="-1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podpisu</w:t>
      </w:r>
    </w:p>
    <w:p w14:paraId="15356AE5" w14:textId="77777777" w:rsidR="00742A46" w:rsidRDefault="00742A46" w:rsidP="0097584E">
      <w:pPr>
        <w:widowControl w:val="0"/>
        <w:autoSpaceDE w:val="0"/>
        <w:autoSpaceDN w:val="0"/>
        <w:spacing w:after="0" w:line="240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</w:p>
    <w:p w14:paraId="040BCDCC" w14:textId="77777777" w:rsidR="00AA420B" w:rsidRDefault="00AA420B" w:rsidP="0097584E">
      <w:pPr>
        <w:widowControl w:val="0"/>
        <w:autoSpaceDE w:val="0"/>
        <w:autoSpaceDN w:val="0"/>
        <w:spacing w:after="0" w:line="240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</w:p>
    <w:p w14:paraId="171B0AA4" w14:textId="77777777" w:rsidR="00EE025B" w:rsidRPr="00BC20F4" w:rsidRDefault="00EE025B" w:rsidP="00EE025B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  <w:bookmarkStart w:id="1" w:name="_Hlk180436794"/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Formularz należy złożyć w formie elektronicznej (kwalifikowany podpis elektroniczny)</w:t>
      </w:r>
    </w:p>
    <w:p w14:paraId="097288FE" w14:textId="0373EEFA" w:rsidR="006F2D6F" w:rsidRPr="00AA420B" w:rsidRDefault="00EE025B" w:rsidP="00EE025B">
      <w:pPr>
        <w:widowControl w:val="0"/>
        <w:autoSpaceDE w:val="0"/>
        <w:autoSpaceDN w:val="0"/>
        <w:spacing w:after="0" w:line="240" w:lineRule="auto"/>
        <w:ind w:left="3686"/>
        <w:jc w:val="center"/>
        <w:rPr>
          <w:rFonts w:ascii="Arial" w:eastAsia="Times New Roman" w:hAnsi="Arial" w:cs="Arial"/>
          <w:b/>
          <w:bCs/>
          <w:sz w:val="20"/>
          <w:szCs w:val="20"/>
        </w:rPr>
      </w:pPr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lub w postaci elektronicznej opatrzonej podpisem zaufanym lub podpisem osobistym</w:t>
      </w:r>
      <w:bookmarkEnd w:id="1"/>
    </w:p>
    <w:sectPr w:rsidR="006F2D6F" w:rsidRPr="00AA420B" w:rsidSect="00AA420B">
      <w:headerReference w:type="default" r:id="rId10"/>
      <w:footerReference w:type="default" r:id="rId11"/>
      <w:footerReference w:type="first" r:id="rId12"/>
      <w:pgSz w:w="11906" w:h="16838" w:code="9"/>
      <w:pgMar w:top="568" w:right="1559" w:bottom="851" w:left="1985" w:header="142" w:footer="7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918D5E" w14:textId="77777777" w:rsidR="006136DE" w:rsidRDefault="006136DE">
      <w:pPr>
        <w:spacing w:after="0" w:line="240" w:lineRule="auto"/>
      </w:pPr>
      <w:r>
        <w:separator/>
      </w:r>
    </w:p>
  </w:endnote>
  <w:endnote w:type="continuationSeparator" w:id="0">
    <w:p w14:paraId="601C1A07" w14:textId="77777777" w:rsidR="006136DE" w:rsidRDefault="006136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" w:fontKey="{5CF40F7C-36AF-4FB3-88D2-44B55265E850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" w:fontKey="{7BA7BE24-CDEF-4187-8669-43557CA39BF3}"/>
    <w:embedBold r:id="rId3" w:fontKey="{906C29E9-91FA-4C1A-B53C-9109A6FCAFC6}"/>
    <w:embedItalic r:id="rId4" w:fontKey="{19B6E6E4-A14A-4627-8F00-B2D5236F3EC0}"/>
    <w:embedBoldItalic r:id="rId5" w:fontKey="{8B4EE501-40FF-4C8D-80F1-A29FFC53887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49BE0DDA-7897-4569-92A4-EBDD99312325}"/>
    <w:embedBold r:id="rId7" w:fontKey="{308E9EAE-25C1-4361-86F7-2ADCD2C912F1}"/>
    <w:embedItalic r:id="rId8" w:fontKey="{16230934-BB75-475F-A6A8-081241438C43}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9" w:fontKey="{2A628225-D5CC-44E1-AE33-D6D22B27DC69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10" w:fontKey="{85816A3C-14A2-4D15-A1D8-0E26000C78F5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1" w:fontKey="{833F7F3B-5E4C-428D-96FA-7A935DC9704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2" w:fontKey="{E7029D6B-4AC7-40E6-9CA5-738D92793400}"/>
    <w:embedBold r:id="rId13" w:fontKey="{CCCDFD52-A05B-47CC-9157-1E6E1CA68C00}"/>
    <w:embedItalic r:id="rId14" w:fontKey="{0A2A54AF-9461-493D-B250-63F2D8BDC63C}"/>
    <w:embedBoldItalic r:id="rId15" w:fontKey="{3D1037CC-3CA3-4501-B58D-8939F6EC5A72}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A50D5" w14:textId="3D2DDCE7" w:rsidR="00C02E63" w:rsidRPr="00F63D4D" w:rsidRDefault="00C02E63" w:rsidP="00C02E63">
    <w:pPr>
      <w:pStyle w:val="Stopka"/>
      <w:pBdr>
        <w:top w:val="thinThickSmallGap" w:sz="24" w:space="1" w:color="823B0B" w:themeColor="accent2" w:themeShade="7F"/>
      </w:pBdr>
      <w:rPr>
        <w:rFonts w:ascii="Cambria" w:hAnsi="Cambria"/>
        <w:sz w:val="18"/>
        <w:szCs w:val="18"/>
      </w:rPr>
    </w:pPr>
    <w:r w:rsidRPr="00F63D4D">
      <w:rPr>
        <w:rFonts w:ascii="Cambria" w:hAnsi="Cambria"/>
        <w:sz w:val="18"/>
        <w:szCs w:val="18"/>
      </w:rPr>
      <w:ptab w:relativeTo="margin" w:alignment="right" w:leader="none"/>
    </w:r>
    <w:r w:rsidRPr="00F63D4D">
      <w:rPr>
        <w:rFonts w:ascii="Cambria" w:hAnsi="Cambria"/>
        <w:spacing w:val="60"/>
        <w:sz w:val="18"/>
        <w:szCs w:val="18"/>
      </w:rPr>
      <w:t xml:space="preserve"> Strona</w:t>
    </w:r>
    <w:r w:rsidRPr="00F63D4D">
      <w:rPr>
        <w:rFonts w:ascii="Cambria" w:hAnsi="Cambria"/>
        <w:sz w:val="18"/>
        <w:szCs w:val="18"/>
      </w:rPr>
      <w:t xml:space="preserve"> | </w:t>
    </w:r>
    <w:r w:rsidRPr="00F63D4D">
      <w:rPr>
        <w:rFonts w:ascii="Cambria" w:hAnsi="Cambria"/>
        <w:sz w:val="18"/>
        <w:szCs w:val="18"/>
      </w:rPr>
      <w:fldChar w:fldCharType="begin"/>
    </w:r>
    <w:r w:rsidRPr="00F63D4D">
      <w:rPr>
        <w:rFonts w:ascii="Cambria" w:hAnsi="Cambria"/>
        <w:sz w:val="18"/>
        <w:szCs w:val="18"/>
      </w:rPr>
      <w:instrText xml:space="preserve"> PAGE   \* MERGEFORMAT </w:instrText>
    </w:r>
    <w:r w:rsidRPr="00F63D4D">
      <w:rPr>
        <w:rFonts w:ascii="Cambria" w:hAnsi="Cambria"/>
        <w:sz w:val="18"/>
        <w:szCs w:val="18"/>
      </w:rPr>
      <w:fldChar w:fldCharType="separate"/>
    </w:r>
    <w:r w:rsidRPr="00F63D4D">
      <w:rPr>
        <w:rFonts w:ascii="Cambria" w:hAnsi="Cambria"/>
        <w:sz w:val="18"/>
        <w:szCs w:val="18"/>
      </w:rPr>
      <w:t>2</w:t>
    </w:r>
    <w:r w:rsidRPr="00F63D4D">
      <w:rPr>
        <w:rFonts w:ascii="Cambria" w:hAnsi="Cambria"/>
        <w:sz w:val="18"/>
        <w:szCs w:val="18"/>
      </w:rPr>
      <w:fldChar w:fldCharType="end"/>
    </w:r>
  </w:p>
  <w:p w14:paraId="3C1850DE" w14:textId="77777777" w:rsidR="00C02E63" w:rsidRDefault="00C02E6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048EB" w14:textId="77777777" w:rsidR="002C2E6E" w:rsidRPr="00047484" w:rsidRDefault="002C2E6E" w:rsidP="00293784">
    <w:pPr>
      <w:pStyle w:val="Stopka"/>
      <w:tabs>
        <w:tab w:val="clear" w:pos="4536"/>
        <w:tab w:val="clear" w:pos="9072"/>
        <w:tab w:val="left" w:pos="5954"/>
      </w:tabs>
      <w:rPr>
        <w:sz w:val="6"/>
        <w:szCs w:val="6"/>
      </w:rPr>
    </w:pPr>
  </w:p>
  <w:p w14:paraId="67F14B84" w14:textId="77777777" w:rsidR="00567836" w:rsidRPr="00B61076" w:rsidRDefault="00567836" w:rsidP="00872D3F">
    <w:pPr>
      <w:rPr>
        <w:rFonts w:ascii="Arial" w:hAnsi="Arial" w:cs="Arial"/>
        <w:sz w:val="2"/>
        <w:szCs w:val="2"/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16924F" w14:textId="77777777" w:rsidR="006136DE" w:rsidRDefault="006136DE">
      <w:pPr>
        <w:spacing w:after="0" w:line="240" w:lineRule="auto"/>
      </w:pPr>
      <w:r>
        <w:separator/>
      </w:r>
    </w:p>
  </w:footnote>
  <w:footnote w:type="continuationSeparator" w:id="0">
    <w:p w14:paraId="3E2466B3" w14:textId="77777777" w:rsidR="006136DE" w:rsidRDefault="006136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EB2817" w14:textId="265E350D" w:rsidR="0097584E" w:rsidRPr="0097584E" w:rsidRDefault="00000000" w:rsidP="0097584E">
    <w:pPr>
      <w:pStyle w:val="Nagwek"/>
      <w:pBdr>
        <w:bottom w:val="thickThinSmallGap" w:sz="24" w:space="1" w:color="823B0B" w:themeColor="accent2" w:themeShade="7F"/>
      </w:pBdr>
      <w:ind w:firstLine="708"/>
      <w:jc w:val="center"/>
      <w:rPr>
        <w:rFonts w:ascii="Cambria" w:eastAsiaTheme="majorEastAsia" w:hAnsi="Cambria" w:cstheme="majorBidi"/>
        <w:sz w:val="20"/>
        <w:szCs w:val="28"/>
      </w:rPr>
    </w:pPr>
    <w:sdt>
      <w:sdtPr>
        <w:rPr>
          <w:rFonts w:ascii="Cambria" w:eastAsiaTheme="majorEastAsia" w:hAnsi="Cambria" w:cstheme="majorBidi"/>
          <w:color w:val="000000"/>
          <w:sz w:val="18"/>
          <w:szCs w:val="18"/>
          <w:lang w:eastAsia="pl-PL" w:bidi="pl-PL"/>
        </w:rPr>
        <w:alias w:val="Tytuł"/>
        <w:id w:val="77738743"/>
        <w:placeholder>
          <w:docPart w:val="0425D91B47FC4EE8A25FEAB9BA4CD4DA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bookmarkStart w:id="2" w:name="_Hlk193826763"/>
        <w:r w:rsidR="00EE025B" w:rsidRPr="005E25B0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Sygn.: ZP</w:t>
        </w:r>
        <w:r w:rsidR="00297392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1.SP31.</w:t>
        </w:r>
        <w:r w:rsidR="00EE025B" w:rsidRPr="005E25B0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2025</w:t>
        </w:r>
      </w:sdtContent>
    </w:sdt>
    <w:bookmarkEnd w:id="2"/>
  </w:p>
  <w:p w14:paraId="4FF0C4BD" w14:textId="77777777" w:rsidR="002C2E6E" w:rsidRDefault="002C2E6E" w:rsidP="00B2413E">
    <w:pPr>
      <w:pStyle w:val="Nagwek"/>
      <w:tabs>
        <w:tab w:val="clear" w:pos="4536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2F0C45BE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426" w:hanging="360"/>
      </w:pPr>
      <w:rPr>
        <w:rFonts w:ascii="Times New Roman" w:eastAsia="SimSun" w:hAnsi="Times New Roman" w:cs="Times New Roman" w:hint="default"/>
        <w:bCs/>
        <w:color w:val="000000"/>
        <w:kern w:val="2"/>
        <w:sz w:val="22"/>
        <w:szCs w:val="22"/>
        <w:lang w:bidi="hi-IN"/>
      </w:rPr>
    </w:lvl>
  </w:abstractNum>
  <w:abstractNum w:abstractNumId="1" w15:restartNumberingAfterBreak="0">
    <w:nsid w:val="00A5797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5123534"/>
    <w:multiLevelType w:val="hybridMultilevel"/>
    <w:tmpl w:val="98EACE2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ED35581"/>
    <w:multiLevelType w:val="multilevel"/>
    <w:tmpl w:val="2D4288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" w15:restartNumberingAfterBreak="0">
    <w:nsid w:val="10BA6C12"/>
    <w:multiLevelType w:val="hybridMultilevel"/>
    <w:tmpl w:val="BBC64F64"/>
    <w:lvl w:ilvl="0" w:tplc="2DE40B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81C15EE"/>
    <w:multiLevelType w:val="hybridMultilevel"/>
    <w:tmpl w:val="1CBEF6E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33D0404"/>
    <w:multiLevelType w:val="hybridMultilevel"/>
    <w:tmpl w:val="9D787256"/>
    <w:lvl w:ilvl="0" w:tplc="04150017">
      <w:start w:val="1"/>
      <w:numFmt w:val="lowerLetter"/>
      <w:lvlText w:val="%1)"/>
      <w:lvlJc w:val="left"/>
      <w:pPr>
        <w:ind w:left="1508" w:hanging="360"/>
      </w:pPr>
    </w:lvl>
    <w:lvl w:ilvl="1" w:tplc="04150019" w:tentative="1">
      <w:start w:val="1"/>
      <w:numFmt w:val="lowerLetter"/>
      <w:lvlText w:val="%2."/>
      <w:lvlJc w:val="left"/>
      <w:pPr>
        <w:ind w:left="2228" w:hanging="360"/>
      </w:pPr>
    </w:lvl>
    <w:lvl w:ilvl="2" w:tplc="0415001B" w:tentative="1">
      <w:start w:val="1"/>
      <w:numFmt w:val="lowerRoman"/>
      <w:lvlText w:val="%3."/>
      <w:lvlJc w:val="right"/>
      <w:pPr>
        <w:ind w:left="2948" w:hanging="180"/>
      </w:pPr>
    </w:lvl>
    <w:lvl w:ilvl="3" w:tplc="0415000F" w:tentative="1">
      <w:start w:val="1"/>
      <w:numFmt w:val="decimal"/>
      <w:lvlText w:val="%4."/>
      <w:lvlJc w:val="left"/>
      <w:pPr>
        <w:ind w:left="3668" w:hanging="360"/>
      </w:pPr>
    </w:lvl>
    <w:lvl w:ilvl="4" w:tplc="04150019" w:tentative="1">
      <w:start w:val="1"/>
      <w:numFmt w:val="lowerLetter"/>
      <w:lvlText w:val="%5."/>
      <w:lvlJc w:val="left"/>
      <w:pPr>
        <w:ind w:left="4388" w:hanging="360"/>
      </w:pPr>
    </w:lvl>
    <w:lvl w:ilvl="5" w:tplc="0415001B" w:tentative="1">
      <w:start w:val="1"/>
      <w:numFmt w:val="lowerRoman"/>
      <w:lvlText w:val="%6."/>
      <w:lvlJc w:val="right"/>
      <w:pPr>
        <w:ind w:left="5108" w:hanging="180"/>
      </w:pPr>
    </w:lvl>
    <w:lvl w:ilvl="6" w:tplc="0415000F" w:tentative="1">
      <w:start w:val="1"/>
      <w:numFmt w:val="decimal"/>
      <w:lvlText w:val="%7."/>
      <w:lvlJc w:val="left"/>
      <w:pPr>
        <w:ind w:left="5828" w:hanging="360"/>
      </w:pPr>
    </w:lvl>
    <w:lvl w:ilvl="7" w:tplc="04150019" w:tentative="1">
      <w:start w:val="1"/>
      <w:numFmt w:val="lowerLetter"/>
      <w:lvlText w:val="%8."/>
      <w:lvlJc w:val="left"/>
      <w:pPr>
        <w:ind w:left="6548" w:hanging="360"/>
      </w:pPr>
    </w:lvl>
    <w:lvl w:ilvl="8" w:tplc="0415001B" w:tentative="1">
      <w:start w:val="1"/>
      <w:numFmt w:val="lowerRoman"/>
      <w:lvlText w:val="%9."/>
      <w:lvlJc w:val="right"/>
      <w:pPr>
        <w:ind w:left="7268" w:hanging="180"/>
      </w:pPr>
    </w:lvl>
  </w:abstractNum>
  <w:abstractNum w:abstractNumId="7" w15:restartNumberingAfterBreak="0">
    <w:nsid w:val="45464781"/>
    <w:multiLevelType w:val="hybridMultilevel"/>
    <w:tmpl w:val="C96603EA"/>
    <w:lvl w:ilvl="0" w:tplc="9CBC81AC">
      <w:start w:val="1"/>
      <w:numFmt w:val="decimal"/>
      <w:lvlText w:val="%1."/>
      <w:lvlJc w:val="left"/>
      <w:pPr>
        <w:ind w:left="1396" w:hanging="360"/>
      </w:pPr>
      <w:rPr>
        <w:rFonts w:asciiTheme="majorHAnsi" w:eastAsia="Arial Narrow" w:hAnsiTheme="majorHAnsi" w:cs="Arial"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1" w:tplc="99CEE4FE">
      <w:start w:val="1"/>
      <w:numFmt w:val="decimal"/>
      <w:lvlText w:val="%2."/>
      <w:lvlJc w:val="left"/>
      <w:pPr>
        <w:ind w:left="1744" w:hanging="425"/>
      </w:pPr>
      <w:rPr>
        <w:rFonts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2" w:tplc="F65840FA">
      <w:numFmt w:val="bullet"/>
      <w:lvlText w:val="•"/>
      <w:lvlJc w:val="left"/>
      <w:pPr>
        <w:ind w:left="2725" w:hanging="425"/>
      </w:pPr>
      <w:rPr>
        <w:rFonts w:hint="default"/>
        <w:lang w:val="pl-PL" w:eastAsia="en-US" w:bidi="ar-SA"/>
      </w:rPr>
    </w:lvl>
    <w:lvl w:ilvl="3" w:tplc="3D30AAF4">
      <w:numFmt w:val="bullet"/>
      <w:lvlText w:val="•"/>
      <w:lvlJc w:val="left"/>
      <w:pPr>
        <w:ind w:left="3710" w:hanging="425"/>
      </w:pPr>
      <w:rPr>
        <w:rFonts w:hint="default"/>
        <w:lang w:val="pl-PL" w:eastAsia="en-US" w:bidi="ar-SA"/>
      </w:rPr>
    </w:lvl>
    <w:lvl w:ilvl="4" w:tplc="F3941D80">
      <w:numFmt w:val="bullet"/>
      <w:lvlText w:val="•"/>
      <w:lvlJc w:val="left"/>
      <w:pPr>
        <w:ind w:left="4695" w:hanging="425"/>
      </w:pPr>
      <w:rPr>
        <w:rFonts w:hint="default"/>
        <w:lang w:val="pl-PL" w:eastAsia="en-US" w:bidi="ar-SA"/>
      </w:rPr>
    </w:lvl>
    <w:lvl w:ilvl="5" w:tplc="3E024DE6">
      <w:numFmt w:val="bullet"/>
      <w:lvlText w:val="•"/>
      <w:lvlJc w:val="left"/>
      <w:pPr>
        <w:ind w:left="5680" w:hanging="425"/>
      </w:pPr>
      <w:rPr>
        <w:rFonts w:hint="default"/>
        <w:lang w:val="pl-PL" w:eastAsia="en-US" w:bidi="ar-SA"/>
      </w:rPr>
    </w:lvl>
    <w:lvl w:ilvl="6" w:tplc="D5DA9AA2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C63EF0AA">
      <w:numFmt w:val="bullet"/>
      <w:lvlText w:val="•"/>
      <w:lvlJc w:val="left"/>
      <w:pPr>
        <w:ind w:left="7650" w:hanging="425"/>
      </w:pPr>
      <w:rPr>
        <w:rFonts w:hint="default"/>
        <w:lang w:val="pl-PL" w:eastAsia="en-US" w:bidi="ar-SA"/>
      </w:rPr>
    </w:lvl>
    <w:lvl w:ilvl="8" w:tplc="3774E5BA">
      <w:numFmt w:val="bullet"/>
      <w:lvlText w:val="•"/>
      <w:lvlJc w:val="left"/>
      <w:pPr>
        <w:ind w:left="8636" w:hanging="425"/>
      </w:pPr>
      <w:rPr>
        <w:rFonts w:hint="default"/>
        <w:lang w:val="pl-PL" w:eastAsia="en-US" w:bidi="ar-SA"/>
      </w:rPr>
    </w:lvl>
  </w:abstractNum>
  <w:abstractNum w:abstractNumId="8" w15:restartNumberingAfterBreak="0">
    <w:nsid w:val="50947AA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5BC01E93"/>
    <w:multiLevelType w:val="hybridMultilevel"/>
    <w:tmpl w:val="69D4836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EBC197F"/>
    <w:multiLevelType w:val="multilevel"/>
    <w:tmpl w:val="C8D642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76" w:hanging="450"/>
      </w:pPr>
      <w:rPr>
        <w:rFonts w:eastAsia="Times New Roman"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  <w:b w:val="0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</w:abstractNum>
  <w:abstractNum w:abstractNumId="11" w15:restartNumberingAfterBreak="0">
    <w:nsid w:val="6D273A8C"/>
    <w:multiLevelType w:val="hybridMultilevel"/>
    <w:tmpl w:val="9A90FFB6"/>
    <w:lvl w:ilvl="0" w:tplc="2D92C7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9840252">
    <w:abstractNumId w:val="4"/>
  </w:num>
  <w:num w:numId="2" w16cid:durableId="945111708">
    <w:abstractNumId w:val="8"/>
  </w:num>
  <w:num w:numId="3" w16cid:durableId="1085958412">
    <w:abstractNumId w:val="3"/>
  </w:num>
  <w:num w:numId="4" w16cid:durableId="1657761052">
    <w:abstractNumId w:val="10"/>
  </w:num>
  <w:num w:numId="5" w16cid:durableId="1449396792">
    <w:abstractNumId w:val="6"/>
  </w:num>
  <w:num w:numId="6" w16cid:durableId="972441014">
    <w:abstractNumId w:val="2"/>
  </w:num>
  <w:num w:numId="7" w16cid:durableId="434247936">
    <w:abstractNumId w:val="9"/>
  </w:num>
  <w:num w:numId="8" w16cid:durableId="1640261482">
    <w:abstractNumId w:val="1"/>
  </w:num>
  <w:num w:numId="9" w16cid:durableId="29382499">
    <w:abstractNumId w:val="5"/>
  </w:num>
  <w:num w:numId="10" w16cid:durableId="2105613880">
    <w:abstractNumId w:val="7"/>
  </w:num>
  <w:num w:numId="11" w16cid:durableId="920875960">
    <w:abstractNumId w:val="1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A6D"/>
    <w:rsid w:val="00002E45"/>
    <w:rsid w:val="0004294B"/>
    <w:rsid w:val="00047484"/>
    <w:rsid w:val="000534D3"/>
    <w:rsid w:val="00074340"/>
    <w:rsid w:val="00081FE7"/>
    <w:rsid w:val="00094CBD"/>
    <w:rsid w:val="000A3799"/>
    <w:rsid w:val="000B0706"/>
    <w:rsid w:val="000C658B"/>
    <w:rsid w:val="000C6EA4"/>
    <w:rsid w:val="000E4B37"/>
    <w:rsid w:val="00101263"/>
    <w:rsid w:val="001014E5"/>
    <w:rsid w:val="00103916"/>
    <w:rsid w:val="001640E8"/>
    <w:rsid w:val="001776FB"/>
    <w:rsid w:val="0018487A"/>
    <w:rsid w:val="00193FF8"/>
    <w:rsid w:val="001956CE"/>
    <w:rsid w:val="001A4AC4"/>
    <w:rsid w:val="001C74DE"/>
    <w:rsid w:val="001E02EC"/>
    <w:rsid w:val="001E444B"/>
    <w:rsid w:val="00211068"/>
    <w:rsid w:val="002421C4"/>
    <w:rsid w:val="0025143A"/>
    <w:rsid w:val="002530B3"/>
    <w:rsid w:val="00266F17"/>
    <w:rsid w:val="00271FE8"/>
    <w:rsid w:val="00283A51"/>
    <w:rsid w:val="00287D62"/>
    <w:rsid w:val="00291E02"/>
    <w:rsid w:val="00297392"/>
    <w:rsid w:val="002A060C"/>
    <w:rsid w:val="002A3915"/>
    <w:rsid w:val="002C2E6E"/>
    <w:rsid w:val="002E150D"/>
    <w:rsid w:val="003040C4"/>
    <w:rsid w:val="00310FDE"/>
    <w:rsid w:val="003141D0"/>
    <w:rsid w:val="00330266"/>
    <w:rsid w:val="00331780"/>
    <w:rsid w:val="00332045"/>
    <w:rsid w:val="003324D6"/>
    <w:rsid w:val="003452FB"/>
    <w:rsid w:val="00350B4F"/>
    <w:rsid w:val="00352A40"/>
    <w:rsid w:val="003636DE"/>
    <w:rsid w:val="0037341F"/>
    <w:rsid w:val="00383DDA"/>
    <w:rsid w:val="00387EFA"/>
    <w:rsid w:val="00394FFA"/>
    <w:rsid w:val="003A5ADA"/>
    <w:rsid w:val="003B1DBF"/>
    <w:rsid w:val="003C43D7"/>
    <w:rsid w:val="003F1969"/>
    <w:rsid w:val="0040292F"/>
    <w:rsid w:val="00405C18"/>
    <w:rsid w:val="004111DB"/>
    <w:rsid w:val="0041393C"/>
    <w:rsid w:val="00425552"/>
    <w:rsid w:val="0044050A"/>
    <w:rsid w:val="00442102"/>
    <w:rsid w:val="00453D64"/>
    <w:rsid w:val="00455F65"/>
    <w:rsid w:val="004615D6"/>
    <w:rsid w:val="00467802"/>
    <w:rsid w:val="004912FE"/>
    <w:rsid w:val="0049189B"/>
    <w:rsid w:val="00493471"/>
    <w:rsid w:val="004C7E25"/>
    <w:rsid w:val="004D60B4"/>
    <w:rsid w:val="004D6662"/>
    <w:rsid w:val="004E2335"/>
    <w:rsid w:val="004E6A51"/>
    <w:rsid w:val="004F1305"/>
    <w:rsid w:val="00500347"/>
    <w:rsid w:val="00502DC5"/>
    <w:rsid w:val="00521220"/>
    <w:rsid w:val="005279C5"/>
    <w:rsid w:val="00531A06"/>
    <w:rsid w:val="0054150A"/>
    <w:rsid w:val="00555764"/>
    <w:rsid w:val="00556787"/>
    <w:rsid w:val="00562283"/>
    <w:rsid w:val="00567836"/>
    <w:rsid w:val="005758CA"/>
    <w:rsid w:val="005804DD"/>
    <w:rsid w:val="0058479D"/>
    <w:rsid w:val="005A1409"/>
    <w:rsid w:val="005A6255"/>
    <w:rsid w:val="005A7243"/>
    <w:rsid w:val="005B219D"/>
    <w:rsid w:val="005B3206"/>
    <w:rsid w:val="005B74CF"/>
    <w:rsid w:val="005F1A8F"/>
    <w:rsid w:val="005F72FB"/>
    <w:rsid w:val="006136DE"/>
    <w:rsid w:val="0062110E"/>
    <w:rsid w:val="00640702"/>
    <w:rsid w:val="006438EE"/>
    <w:rsid w:val="006551A5"/>
    <w:rsid w:val="00655AFF"/>
    <w:rsid w:val="00655F75"/>
    <w:rsid w:val="0068096C"/>
    <w:rsid w:val="00682A83"/>
    <w:rsid w:val="00682F8C"/>
    <w:rsid w:val="006A7548"/>
    <w:rsid w:val="006B161C"/>
    <w:rsid w:val="006C2693"/>
    <w:rsid w:val="006D2970"/>
    <w:rsid w:val="006D4575"/>
    <w:rsid w:val="006D7CBE"/>
    <w:rsid w:val="006E0085"/>
    <w:rsid w:val="006F2186"/>
    <w:rsid w:val="006F2D6F"/>
    <w:rsid w:val="00711F85"/>
    <w:rsid w:val="00712A6E"/>
    <w:rsid w:val="00712E10"/>
    <w:rsid w:val="00732148"/>
    <w:rsid w:val="00734821"/>
    <w:rsid w:val="00735F56"/>
    <w:rsid w:val="00737B0B"/>
    <w:rsid w:val="00742A46"/>
    <w:rsid w:val="00751717"/>
    <w:rsid w:val="00762CAF"/>
    <w:rsid w:val="00763659"/>
    <w:rsid w:val="00783B93"/>
    <w:rsid w:val="007A312B"/>
    <w:rsid w:val="007A45CF"/>
    <w:rsid w:val="007C353C"/>
    <w:rsid w:val="007C3A8A"/>
    <w:rsid w:val="007C5262"/>
    <w:rsid w:val="007C7B3A"/>
    <w:rsid w:val="007D6DC4"/>
    <w:rsid w:val="007F02E9"/>
    <w:rsid w:val="0080249B"/>
    <w:rsid w:val="0081243C"/>
    <w:rsid w:val="00821EA4"/>
    <w:rsid w:val="0082595B"/>
    <w:rsid w:val="00844FF8"/>
    <w:rsid w:val="008538D6"/>
    <w:rsid w:val="0086392E"/>
    <w:rsid w:val="00872D3F"/>
    <w:rsid w:val="008842DE"/>
    <w:rsid w:val="00887FBA"/>
    <w:rsid w:val="008D2904"/>
    <w:rsid w:val="008D5CC3"/>
    <w:rsid w:val="008F3EE5"/>
    <w:rsid w:val="0090151C"/>
    <w:rsid w:val="00917665"/>
    <w:rsid w:val="00945EB5"/>
    <w:rsid w:val="0097584E"/>
    <w:rsid w:val="00977396"/>
    <w:rsid w:val="00983CD1"/>
    <w:rsid w:val="009904F1"/>
    <w:rsid w:val="00992C16"/>
    <w:rsid w:val="009A6EEB"/>
    <w:rsid w:val="009B6545"/>
    <w:rsid w:val="009B658C"/>
    <w:rsid w:val="009C1057"/>
    <w:rsid w:val="009F594E"/>
    <w:rsid w:val="009F7E0D"/>
    <w:rsid w:val="00A23AD4"/>
    <w:rsid w:val="00A26155"/>
    <w:rsid w:val="00A3533A"/>
    <w:rsid w:val="00A44DCC"/>
    <w:rsid w:val="00A50BC0"/>
    <w:rsid w:val="00A53E58"/>
    <w:rsid w:val="00A61956"/>
    <w:rsid w:val="00A84E50"/>
    <w:rsid w:val="00AA420B"/>
    <w:rsid w:val="00AA539A"/>
    <w:rsid w:val="00AB1567"/>
    <w:rsid w:val="00AD2936"/>
    <w:rsid w:val="00AF00DF"/>
    <w:rsid w:val="00AF7EE8"/>
    <w:rsid w:val="00B03AD0"/>
    <w:rsid w:val="00B03FB1"/>
    <w:rsid w:val="00B07A5F"/>
    <w:rsid w:val="00B206E6"/>
    <w:rsid w:val="00B22B20"/>
    <w:rsid w:val="00B2413E"/>
    <w:rsid w:val="00B4788D"/>
    <w:rsid w:val="00B61076"/>
    <w:rsid w:val="00B667C4"/>
    <w:rsid w:val="00B7137B"/>
    <w:rsid w:val="00B85B27"/>
    <w:rsid w:val="00B85D8E"/>
    <w:rsid w:val="00B93AE4"/>
    <w:rsid w:val="00BA29A2"/>
    <w:rsid w:val="00BB76AA"/>
    <w:rsid w:val="00BE17E9"/>
    <w:rsid w:val="00BE5133"/>
    <w:rsid w:val="00BE7BF0"/>
    <w:rsid w:val="00BE7C1C"/>
    <w:rsid w:val="00BF111C"/>
    <w:rsid w:val="00BF124B"/>
    <w:rsid w:val="00C00432"/>
    <w:rsid w:val="00C021E2"/>
    <w:rsid w:val="00C02E63"/>
    <w:rsid w:val="00C034DD"/>
    <w:rsid w:val="00C12E27"/>
    <w:rsid w:val="00C175D8"/>
    <w:rsid w:val="00C23738"/>
    <w:rsid w:val="00C23F86"/>
    <w:rsid w:val="00C618BF"/>
    <w:rsid w:val="00C70A63"/>
    <w:rsid w:val="00C75A91"/>
    <w:rsid w:val="00C81A41"/>
    <w:rsid w:val="00C878EC"/>
    <w:rsid w:val="00C93428"/>
    <w:rsid w:val="00C96B7F"/>
    <w:rsid w:val="00CB2080"/>
    <w:rsid w:val="00CB3BAE"/>
    <w:rsid w:val="00CE3CFD"/>
    <w:rsid w:val="00CE3DDB"/>
    <w:rsid w:val="00CE676C"/>
    <w:rsid w:val="00CF3DA9"/>
    <w:rsid w:val="00CF5DEB"/>
    <w:rsid w:val="00D008A3"/>
    <w:rsid w:val="00D070D6"/>
    <w:rsid w:val="00D1202D"/>
    <w:rsid w:val="00D132AA"/>
    <w:rsid w:val="00D520BD"/>
    <w:rsid w:val="00D668A1"/>
    <w:rsid w:val="00D707A8"/>
    <w:rsid w:val="00D74AF6"/>
    <w:rsid w:val="00D770A8"/>
    <w:rsid w:val="00D84AD6"/>
    <w:rsid w:val="00D909CD"/>
    <w:rsid w:val="00D926E5"/>
    <w:rsid w:val="00DB3EF8"/>
    <w:rsid w:val="00DD3EC0"/>
    <w:rsid w:val="00DE0E2D"/>
    <w:rsid w:val="00E0369C"/>
    <w:rsid w:val="00E15EBF"/>
    <w:rsid w:val="00E24DFD"/>
    <w:rsid w:val="00E274ED"/>
    <w:rsid w:val="00E83D00"/>
    <w:rsid w:val="00EA7A1A"/>
    <w:rsid w:val="00EB3527"/>
    <w:rsid w:val="00EC1C5A"/>
    <w:rsid w:val="00ED08E5"/>
    <w:rsid w:val="00EE025B"/>
    <w:rsid w:val="00EE4625"/>
    <w:rsid w:val="00EF1B25"/>
    <w:rsid w:val="00EF3520"/>
    <w:rsid w:val="00EF436E"/>
    <w:rsid w:val="00EF7E60"/>
    <w:rsid w:val="00F05A04"/>
    <w:rsid w:val="00F13A33"/>
    <w:rsid w:val="00F2691E"/>
    <w:rsid w:val="00F26C09"/>
    <w:rsid w:val="00F55785"/>
    <w:rsid w:val="00F62251"/>
    <w:rsid w:val="00F63D4D"/>
    <w:rsid w:val="00F71657"/>
    <w:rsid w:val="00F71DC4"/>
    <w:rsid w:val="00F95453"/>
    <w:rsid w:val="00FB0E44"/>
    <w:rsid w:val="00FB1A6D"/>
    <w:rsid w:val="00FC0326"/>
    <w:rsid w:val="00FC46F4"/>
    <w:rsid w:val="00FE37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942FF3"/>
  <w15:docId w15:val="{82C8A104-7677-4104-A743-5DE70B39A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FB1A6D"/>
    <w:pPr>
      <w:keepNext/>
      <w:spacing w:after="0" w:line="240" w:lineRule="auto"/>
      <w:outlineLvl w:val="0"/>
    </w:pPr>
    <w:rPr>
      <w:rFonts w:ascii="Times New Roman" w:hAnsi="Times New Roman" w:cs="Times New Roman"/>
      <w:b/>
      <w:sz w:val="32"/>
      <w:szCs w:val="24"/>
    </w:rPr>
  </w:style>
  <w:style w:type="paragraph" w:styleId="Nagwek2">
    <w:name w:val="heading 2"/>
    <w:basedOn w:val="Normalny"/>
    <w:next w:val="Normalny"/>
    <w:link w:val="Nagwek2Znak"/>
    <w:qFormat/>
    <w:rsid w:val="00FB1A6D"/>
    <w:pPr>
      <w:keepNext/>
      <w:spacing w:after="0" w:line="240" w:lineRule="auto"/>
      <w:jc w:val="center"/>
      <w:outlineLvl w:val="1"/>
    </w:pPr>
    <w:rPr>
      <w:rFonts w:ascii="Times New Roman" w:hAnsi="Times New Roman" w:cs="Times New Roman"/>
      <w:b/>
      <w:bCs/>
      <w:sz w:val="32"/>
      <w:szCs w:val="24"/>
    </w:rPr>
  </w:style>
  <w:style w:type="paragraph" w:styleId="Nagwek4">
    <w:name w:val="heading 4"/>
    <w:basedOn w:val="Normalny"/>
    <w:next w:val="Normalny"/>
    <w:link w:val="Nagwek4Znak"/>
    <w:qFormat/>
    <w:rsid w:val="005A1409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8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7584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qFormat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9276B2"/>
  </w:style>
  <w:style w:type="paragraph" w:styleId="Stopka">
    <w:name w:val="footer"/>
    <w:basedOn w:val="Normalny"/>
    <w:link w:val="StopkaZnak"/>
    <w:uiPriority w:val="99"/>
    <w:unhideWhenUsed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276B2"/>
  </w:style>
  <w:style w:type="character" w:styleId="Hipercze">
    <w:name w:val="Hyperlink"/>
    <w:rsid w:val="00A3647B"/>
    <w:rPr>
      <w:u w:val="single"/>
    </w:rPr>
  </w:style>
  <w:style w:type="table" w:styleId="Tabela-Siatka">
    <w:name w:val="Table Grid"/>
    <w:basedOn w:val="Standardowy"/>
    <w:uiPriority w:val="59"/>
    <w:rsid w:val="003B37F7"/>
    <w:pPr>
      <w:spacing w:after="0" w:line="240" w:lineRule="auto"/>
    </w:pPr>
    <w:rPr>
      <w:rFonts w:ascii="Times" w:eastAsia="Times New Roman" w:hAnsi="Times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ane4">
    <w:name w:val="Dane4"/>
    <w:basedOn w:val="Normalny"/>
    <w:link w:val="Dane4Znak"/>
    <w:qFormat/>
    <w:rsid w:val="00424198"/>
    <w:pPr>
      <w:spacing w:after="0" w:line="276" w:lineRule="auto"/>
    </w:pPr>
    <w:rPr>
      <w:rFonts w:ascii="Lato" w:hAnsi="Lato"/>
    </w:rPr>
  </w:style>
  <w:style w:type="character" w:customStyle="1" w:styleId="Dane4Znak">
    <w:name w:val="Dane4 Znak"/>
    <w:basedOn w:val="Domylnaczcionkaakapitu"/>
    <w:link w:val="Dane4"/>
    <w:rsid w:val="00424198"/>
    <w:rPr>
      <w:rFonts w:ascii="Lato" w:hAnsi="Lato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13A33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BF124B"/>
    <w:rPr>
      <w:rFonts w:ascii="Calibri" w:eastAsia="Calibri" w:hAnsi="Calibri" w:cs="Calibri"/>
      <w:color w:val="00000A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BF124B"/>
    <w:pPr>
      <w:widowControl w:val="0"/>
      <w:shd w:val="clear" w:color="auto" w:fill="FFFFFF"/>
      <w:spacing w:line="254" w:lineRule="auto"/>
    </w:pPr>
    <w:rPr>
      <w:rFonts w:ascii="Calibri" w:eastAsia="Calibri" w:hAnsi="Calibri" w:cs="Calibri"/>
      <w:color w:val="00000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A7A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7A1A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15EB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15EB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15EB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5E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15EBF"/>
    <w:rPr>
      <w:b/>
      <w:bCs/>
      <w:sz w:val="20"/>
      <w:szCs w:val="20"/>
    </w:rPr>
  </w:style>
  <w:style w:type="paragraph" w:styleId="Akapitzlist">
    <w:name w:val="List Paragraph"/>
    <w:aliases w:val="Preambuła,Lista num,List Paragraph,Akapit z listą BS,Numerowanie,lp1,A_wyliczenie,K-P_odwolanie,Akapit z listą5,maz_wyliczenie,opis dzialania,Table of contents numbered,Podsis rysunku,BulletC,ISCG Numerowanie,List Paragraph2,Normalny PDST"/>
    <w:basedOn w:val="Normalny"/>
    <w:link w:val="AkapitzlistZnak"/>
    <w:uiPriority w:val="34"/>
    <w:qFormat/>
    <w:rsid w:val="00CE3DDB"/>
    <w:pPr>
      <w:ind w:left="720"/>
      <w:contextualSpacing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81243C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link w:val="Nagwek1"/>
    <w:rsid w:val="00FB1A6D"/>
    <w:rPr>
      <w:rFonts w:ascii="Times New Roman" w:hAnsi="Times New Roman" w:cs="Times New Roman"/>
      <w:b/>
      <w:sz w:val="32"/>
      <w:szCs w:val="24"/>
    </w:rPr>
  </w:style>
  <w:style w:type="character" w:customStyle="1" w:styleId="Nagwek2Znak">
    <w:name w:val="Nagłówek 2 Znak"/>
    <w:basedOn w:val="Domylnaczcionkaakapitu"/>
    <w:link w:val="Nagwek2"/>
    <w:rsid w:val="00FB1A6D"/>
    <w:rPr>
      <w:rFonts w:ascii="Times New Roman" w:hAnsi="Times New Roman" w:cs="Times New Roman"/>
      <w:b/>
      <w:bCs/>
      <w:sz w:val="32"/>
      <w:szCs w:val="24"/>
    </w:rPr>
  </w:style>
  <w:style w:type="paragraph" w:styleId="Tekstpodstawowy">
    <w:name w:val="Body Text"/>
    <w:basedOn w:val="Normalny"/>
    <w:link w:val="TekstpodstawowyZnak"/>
    <w:rsid w:val="00FB1A6D"/>
    <w:pPr>
      <w:spacing w:after="0" w:line="240" w:lineRule="auto"/>
    </w:pPr>
    <w:rPr>
      <w:rFonts w:ascii="Times New Roman" w:hAnsi="Times New Roman" w:cs="Times New Roman"/>
      <w:sz w:val="28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FB1A6D"/>
    <w:rPr>
      <w:rFonts w:ascii="Times New Roman" w:hAnsi="Times New Roman" w:cs="Times New Roman"/>
      <w:sz w:val="28"/>
      <w:szCs w:val="24"/>
    </w:rPr>
  </w:style>
  <w:style w:type="paragraph" w:styleId="Tekstprzypisudolnego">
    <w:name w:val="footnote text"/>
    <w:aliases w:val="Footnote Text Char,Znak,Tekst przypisu dolnego-poligrafia,Footnote Text Char Char,Footnote Text Char Char Znak Znak,Footnote Text Char Char Znak Znak Znak Znak Znak,Tekst przypisu Znak,Tekst przypisu Znak Znak"/>
    <w:basedOn w:val="Normalny"/>
    <w:link w:val="TekstprzypisudolnegoZnak"/>
    <w:uiPriority w:val="99"/>
    <w:rsid w:val="00FB1A6D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Footnote Text Char Znak,Znak Znak,Tekst przypisu dolnego-poligrafia Znak,Footnote Text Char Char Znak,Footnote Text Char Char Znak Znak Znak,Footnote Text Char Char Znak Znak Znak Znak Znak Znak,Tekst przypisu Znak Znak1"/>
    <w:basedOn w:val="Domylnaczcionkaakapitu"/>
    <w:link w:val="Tekstprzypisudolnego"/>
    <w:uiPriority w:val="99"/>
    <w:rsid w:val="00FB1A6D"/>
    <w:rPr>
      <w:rFonts w:ascii="Times New Roman" w:hAnsi="Times New Roman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rsid w:val="00FB1A6D"/>
    <w:rPr>
      <w:vertAlign w:val="superscript"/>
    </w:rPr>
  </w:style>
  <w:style w:type="character" w:customStyle="1" w:styleId="AkapitzlistZnak">
    <w:name w:val="Akapit z listą Znak"/>
    <w:aliases w:val="Preambuła Znak,Lista num Znak,List Paragraph Znak,Akapit z listą BS Znak,Numerowanie Znak,lp1 Znak,A_wyliczenie Znak,K-P_odwolanie Znak,Akapit z listą5 Znak,maz_wyliczenie Znak,opis dzialania Znak,Table of contents numbered Znak"/>
    <w:link w:val="Akapitzlist"/>
    <w:uiPriority w:val="34"/>
    <w:qFormat/>
    <w:rsid w:val="00FB1A6D"/>
  </w:style>
  <w:style w:type="paragraph" w:customStyle="1" w:styleId="Standard">
    <w:name w:val="Standard"/>
    <w:qFormat/>
    <w:rsid w:val="00FB1A6D"/>
    <w:pPr>
      <w:suppressAutoHyphens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customStyle="1" w:styleId="Default">
    <w:name w:val="Default"/>
    <w:rsid w:val="00FB1A6D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eastAsia="pl-PL"/>
    </w:rPr>
  </w:style>
  <w:style w:type="character" w:customStyle="1" w:styleId="Bodytext37pt">
    <w:name w:val="Body text (3) + 7 pt"/>
    <w:basedOn w:val="Domylnaczcionkaakapitu"/>
    <w:rsid w:val="00FB1A6D"/>
    <w:rPr>
      <w:rFonts w:ascii="Times New Roman" w:eastAsia="Times New Roman" w:hAnsi="Times New Roman" w:cs="Times New Roman"/>
      <w:color w:val="000000"/>
      <w:spacing w:val="0"/>
      <w:w w:val="100"/>
      <w:position w:val="0"/>
      <w:sz w:val="14"/>
      <w:szCs w:val="14"/>
      <w:shd w:val="clear" w:color="auto" w:fill="FFFFFF"/>
      <w:lang w:val="pl-PL" w:eastAsia="pl-PL" w:bidi="pl-PL"/>
    </w:rPr>
  </w:style>
  <w:style w:type="paragraph" w:styleId="Legenda">
    <w:name w:val="caption"/>
    <w:basedOn w:val="Normalny"/>
    <w:next w:val="Normalny"/>
    <w:unhideWhenUsed/>
    <w:qFormat/>
    <w:rsid w:val="00074340"/>
    <w:pPr>
      <w:spacing w:after="200" w:line="240" w:lineRule="auto"/>
    </w:pPr>
    <w:rPr>
      <w:rFonts w:ascii="Times New Roman" w:eastAsia="Times New Roman" w:hAnsi="Times New Roman" w:cs="Times New Roman"/>
      <w:b/>
      <w:bCs/>
      <w:color w:val="5B9BD5" w:themeColor="accent1"/>
      <w:sz w:val="18"/>
      <w:szCs w:val="18"/>
      <w:lang w:eastAsia="pl-PL"/>
    </w:rPr>
  </w:style>
  <w:style w:type="character" w:customStyle="1" w:styleId="Nagwek4Znak">
    <w:name w:val="Nagłówek 4 Znak"/>
    <w:basedOn w:val="Domylnaczcionkaakapitu"/>
    <w:link w:val="Nagwek4"/>
    <w:rsid w:val="005A1409"/>
    <w:rPr>
      <w:rFonts w:ascii="Times New Roman" w:eastAsia="Times New Roman" w:hAnsi="Times New Roman" w:cs="Times New Roman"/>
      <w:sz w:val="28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7584E"/>
    <w:rPr>
      <w:rFonts w:asciiTheme="majorHAnsi" w:eastAsiaTheme="majorEastAsia" w:hAnsiTheme="majorHAnsi" w:cstheme="majorBidi"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639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2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s31@um.bialystok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ps31.bialystok.pl/" TargetMode="External"/><Relationship Id="rId14" Type="http://schemas.openxmlformats.org/officeDocument/2006/relationships/glossaryDocument" Target="glossary/document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ll\Desktop\Szablon%20pisma%20ZS%20CKR%20w%20Starym%20Lubiejewi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425D91B47FC4EE8A25FEAB9BA4CD4D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F876FFA-FE7A-4545-B562-97EE3EB98186}"/>
      </w:docPartPr>
      <w:docPartBody>
        <w:p w:rsidR="00FC0168" w:rsidRDefault="002F4504" w:rsidP="002F4504">
          <w:pPr>
            <w:pStyle w:val="0425D91B47FC4EE8A25FEAB9BA4CD4DA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[Wpisz tytuł dokumentu]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4504"/>
    <w:rsid w:val="001529C4"/>
    <w:rsid w:val="001A1736"/>
    <w:rsid w:val="002F4504"/>
    <w:rsid w:val="0037341F"/>
    <w:rsid w:val="00682F8C"/>
    <w:rsid w:val="009824DB"/>
    <w:rsid w:val="00B75285"/>
    <w:rsid w:val="00B94691"/>
    <w:rsid w:val="00C75A91"/>
    <w:rsid w:val="00DE0E2D"/>
    <w:rsid w:val="00FC0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0425D91B47FC4EE8A25FEAB9BA4CD4DA">
    <w:name w:val="0425D91B47FC4EE8A25FEAB9BA4CD4DA"/>
    <w:rsid w:val="002F450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2BAA1F-2541-4057-A6DD-CAF37AEF90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 pisma ZS CKR w Starym Lubiejewie.dotx</Template>
  <TotalTime>6</TotalTime>
  <Pages>1</Pages>
  <Words>294</Words>
  <Characters>1770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MRiRW</Company>
  <LinksUpToDate>false</LinksUpToDate>
  <CharactersWithSpaces>2060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Sygn.: ZP1.SP31.2025</dc:title>
  <dc:creator>DOM</dc:creator>
  <cp:lastModifiedBy>Admin</cp:lastModifiedBy>
  <cp:revision>7</cp:revision>
  <cp:lastPrinted>2025-11-04T14:07:00Z</cp:lastPrinted>
  <dcterms:created xsi:type="dcterms:W3CDTF">2025-11-18T21:33:00Z</dcterms:created>
  <dcterms:modified xsi:type="dcterms:W3CDTF">2025-12-14T19:43:00Z</dcterms:modified>
</cp:coreProperties>
</file>